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Override PartName="/word/glossary/fontTable.xml" ContentType="application/vnd.openxmlformats-officedocument.wordprocessingml.fontTable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word/footer4.xml" ContentType="application/vnd.openxmlformats-officedocument.wordprocessingml.footer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glossary/document.xml" ContentType="application/vnd.openxmlformats-officedocument.wordprocessingml.document.glossary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F2E3F" w:rsidRDefault="000F2E3F">
      <w:r>
        <w:rPr>
          <w:noProof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-904599</wp:posOffset>
            </wp:positionH>
            <wp:positionV relativeFrom="paragraph">
              <wp:posOffset>-1069671</wp:posOffset>
            </wp:positionV>
            <wp:extent cx="7582397" cy="4381169"/>
            <wp:effectExtent l="19050" t="0" r="0" b="0"/>
            <wp:wrapNone/>
            <wp:docPr id="2" name="Bild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82397" cy="438116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4F22B1" w:rsidRDefault="004F22B1"/>
    <w:p w:rsidR="000F2E3F" w:rsidRDefault="000F2E3F"/>
    <w:p w:rsidR="000F2E3F" w:rsidRDefault="000F2E3F"/>
    <w:p w:rsidR="000F2E3F" w:rsidRDefault="000F2E3F"/>
    <w:p w:rsidR="000F2E3F" w:rsidRDefault="000F2E3F"/>
    <w:p w:rsidR="000F2E3F" w:rsidRDefault="000F2E3F"/>
    <w:p w:rsidR="000F2E3F" w:rsidRDefault="000F2E3F"/>
    <w:p w:rsidR="000F2E3F" w:rsidRDefault="000F2E3F"/>
    <w:p w:rsidR="000F2E3F" w:rsidRDefault="000F2E3F"/>
    <w:p w:rsidR="000F2E3F" w:rsidRDefault="000F2E3F"/>
    <w:p w:rsidR="000F2E3F" w:rsidRPr="000F2E3F" w:rsidRDefault="000F2E3F" w:rsidP="000F2E3F">
      <w:pPr>
        <w:rPr>
          <w:b/>
          <w:sz w:val="24"/>
          <w:szCs w:val="24"/>
        </w:rPr>
      </w:pPr>
    </w:p>
    <w:sdt>
      <w:sdtPr>
        <w:rPr>
          <w:b/>
          <w:sz w:val="72"/>
          <w:szCs w:val="72"/>
          <w:lang w:val="en-US"/>
        </w:rPr>
        <w:alias w:val="Titel"/>
        <w:id w:val="365183"/>
        <w:placeholder>
          <w:docPart w:val="CD1E278CB5314B46A375AC6E3666DE80"/>
        </w:placeholder>
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<w:text/>
      </w:sdtPr>
      <w:sdtContent>
        <w:p w:rsidR="000F2E3F" w:rsidRPr="005552B4" w:rsidRDefault="002F62F6" w:rsidP="000F2E3F">
          <w:pPr>
            <w:jc w:val="center"/>
            <w:rPr>
              <w:b/>
              <w:sz w:val="72"/>
              <w:szCs w:val="72"/>
              <w:lang w:val="en-US"/>
            </w:rPr>
          </w:pPr>
          <w:r>
            <w:rPr>
              <w:b/>
              <w:sz w:val="72"/>
              <w:szCs w:val="72"/>
              <w:lang w:val="en-US"/>
            </w:rPr>
            <w:t>README</w:t>
          </w:r>
        </w:p>
      </w:sdtContent>
    </w:sdt>
    <w:p w:rsidR="000F2E3F" w:rsidRPr="00A15097" w:rsidRDefault="002F62F6" w:rsidP="000F2E3F">
      <w:pPr>
        <w:jc w:val="center"/>
        <w:rPr>
          <w:b/>
          <w:sz w:val="44"/>
          <w:szCs w:val="44"/>
        </w:rPr>
      </w:pPr>
      <w:r>
        <w:rPr>
          <w:b/>
          <w:sz w:val="44"/>
          <w:szCs w:val="44"/>
        </w:rPr>
        <w:t>MultiCastor 2.0</w:t>
      </w:r>
    </w:p>
    <w:p w:rsidR="002A42FE" w:rsidRPr="00A15097" w:rsidRDefault="002A42FE" w:rsidP="000F2E3F">
      <w:pPr>
        <w:jc w:val="center"/>
        <w:rPr>
          <w:b/>
          <w:sz w:val="40"/>
          <w:szCs w:val="40"/>
        </w:rPr>
      </w:pPr>
    </w:p>
    <w:sdt>
      <w:sdtPr>
        <w:rPr>
          <w:b/>
          <w:sz w:val="72"/>
          <w:szCs w:val="72"/>
        </w:rPr>
        <w:alias w:val="Status"/>
        <w:id w:val="365184"/>
        <w:placeholder>
          <w:docPart w:val="C83EE10E5AFB492088E61F82059AB98D"/>
        </w:placeholder>
        <w:dataBinding w:prefixMappings="xmlns:ns0='http://purl.org/dc/elements/1.1/' xmlns:ns1='http://schemas.openxmlformats.org/package/2006/metadata/core-properties' " w:xpath="/ns1:coreProperties[1]/ns1:contentStatus[1]" w:storeItemID="{6C3C8BC8-F283-45AE-878A-BAB7291924A1}"/>
        <w:text/>
      </w:sdtPr>
      <w:sdtContent>
        <w:p w:rsidR="000F2E3F" w:rsidRPr="00A15097" w:rsidRDefault="00A15097" w:rsidP="000F2E3F">
          <w:pPr>
            <w:jc w:val="center"/>
            <w:rPr>
              <w:b/>
              <w:sz w:val="72"/>
              <w:szCs w:val="72"/>
            </w:rPr>
          </w:pPr>
          <w:r>
            <w:rPr>
              <w:b/>
              <w:sz w:val="72"/>
              <w:szCs w:val="72"/>
            </w:rPr>
            <w:t>V 1.0</w:t>
          </w:r>
        </w:p>
      </w:sdtContent>
    </w:sdt>
    <w:p w:rsidR="00941186" w:rsidRPr="00A15097" w:rsidRDefault="00941186">
      <w:r w:rsidRPr="00A15097">
        <w:br w:type="page"/>
      </w:r>
    </w:p>
    <w:p w:rsidR="00DE4429" w:rsidRPr="00A15097" w:rsidRDefault="00DE4429" w:rsidP="00CD295D">
      <w:pPr>
        <w:pStyle w:val="KeinLeerraum"/>
      </w:pPr>
    </w:p>
    <w:p w:rsidR="004D1E2B" w:rsidRDefault="002F62F6" w:rsidP="004D1E2B">
      <w:pPr>
        <w:pStyle w:val="berschrift1"/>
        <w:numPr>
          <w:ilvl w:val="0"/>
          <w:numId w:val="3"/>
        </w:numPr>
      </w:pPr>
      <w:r>
        <w:t>Installation unter MS Windows</w:t>
      </w:r>
    </w:p>
    <w:p w:rsidR="002F62F6" w:rsidRDefault="002F62F6" w:rsidP="002F62F6">
      <w:pPr>
        <w:pStyle w:val="berschrift2"/>
        <w:numPr>
          <w:ilvl w:val="1"/>
          <w:numId w:val="3"/>
        </w:numPr>
      </w:pPr>
      <w:r>
        <w:t xml:space="preserve"> Voraussetzungen</w:t>
      </w:r>
    </w:p>
    <w:p w:rsidR="002F62F6" w:rsidRPr="002F62F6" w:rsidRDefault="002F62F6" w:rsidP="002F62F6"/>
    <w:p w:rsidR="002F62F6" w:rsidRDefault="002F62F6" w:rsidP="002F62F6">
      <w:pPr>
        <w:spacing w:line="360" w:lineRule="auto"/>
      </w:pPr>
      <w:r>
        <w:t>Um MultiCastor2.0 erfolgreich ausführen zu können, wird eine Java Laufzeitumgebung in Version 6 (oder höher) benötigt.</w:t>
      </w:r>
    </w:p>
    <w:p w:rsidR="002F62F6" w:rsidRDefault="002F62F6" w:rsidP="002F62F6">
      <w:pPr>
        <w:spacing w:line="360" w:lineRule="auto"/>
      </w:pPr>
    </w:p>
    <w:p w:rsidR="002F62F6" w:rsidRDefault="002F62F6" w:rsidP="002F62F6">
      <w:pPr>
        <w:spacing w:line="360" w:lineRule="auto"/>
      </w:pPr>
      <w:r>
        <w:t>Folgende Betriebssystemversionen werden unterstützt: Windows XP, Windows Vista und Windows 7 (jeweils 32- und 64-Bit-Varianten).</w:t>
      </w:r>
    </w:p>
    <w:p w:rsidR="002F62F6" w:rsidRDefault="002F62F6" w:rsidP="002F62F6">
      <w:pPr>
        <w:spacing w:line="360" w:lineRule="auto"/>
      </w:pPr>
      <w:r w:rsidRPr="002F62F6">
        <w:t>Da im Funktionsumfang von MS Windows standardmäßig keine Pcap-Bibliothek enthalten ist, muss diese manuell heruntergeladen und installiert werden. Folgen Sie dazu den Anweisungen auf der offiziellen WinPcap-Webseite</w:t>
      </w:r>
    </w:p>
    <w:p w:rsidR="002F62F6" w:rsidRDefault="002F62F6" w:rsidP="002F62F6">
      <w:pPr>
        <w:spacing w:line="360" w:lineRule="auto"/>
      </w:pPr>
    </w:p>
    <w:p w:rsidR="002F62F6" w:rsidRDefault="002F62F6" w:rsidP="002F62F6">
      <w:pPr>
        <w:pStyle w:val="berschrift2"/>
        <w:numPr>
          <w:ilvl w:val="1"/>
          <w:numId w:val="3"/>
        </w:numPr>
      </w:pPr>
      <w:r>
        <w:t xml:space="preserve"> Anleitung</w:t>
      </w:r>
    </w:p>
    <w:p w:rsidR="002F62F6" w:rsidRPr="002F62F6" w:rsidRDefault="002F62F6" w:rsidP="002F62F6"/>
    <w:p w:rsidR="002F62F6" w:rsidRDefault="002F62F6" w:rsidP="002F62F6">
      <w:r>
        <w:t>1.</w:t>
      </w:r>
      <w:r>
        <w:tab/>
        <w:t>Entpacken und Öffnen Sie den Ordner „MultiCastor“[?].</w:t>
      </w:r>
    </w:p>
    <w:p w:rsidR="002F62F6" w:rsidRDefault="002F62F6" w:rsidP="002F62F6">
      <w:r>
        <w:t>2.</w:t>
      </w:r>
      <w:r>
        <w:tab/>
        <w:t>Führen Sie die Datei „windowsMultiCastor.bat“ als Admin aus.</w:t>
      </w:r>
    </w:p>
    <w:p w:rsidR="002F62F6" w:rsidRDefault="002F62F6">
      <w:r>
        <w:br w:type="page"/>
      </w:r>
    </w:p>
    <w:p w:rsidR="002F62F6" w:rsidRDefault="002F62F6" w:rsidP="002F62F6">
      <w:pPr>
        <w:pStyle w:val="berschrift1"/>
        <w:numPr>
          <w:ilvl w:val="0"/>
          <w:numId w:val="3"/>
        </w:numPr>
      </w:pPr>
      <w:r>
        <w:lastRenderedPageBreak/>
        <w:t>Installation unter Linux</w:t>
      </w:r>
    </w:p>
    <w:p w:rsidR="002F62F6" w:rsidRDefault="002F62F6" w:rsidP="002F62F6">
      <w:pPr>
        <w:pStyle w:val="berschrift2"/>
        <w:numPr>
          <w:ilvl w:val="1"/>
          <w:numId w:val="3"/>
        </w:numPr>
      </w:pPr>
      <w:r>
        <w:t xml:space="preserve"> Voraussetzungen</w:t>
      </w:r>
    </w:p>
    <w:p w:rsidR="002F62F6" w:rsidRPr="002F62F6" w:rsidRDefault="002F62F6" w:rsidP="002F62F6">
      <w:pPr>
        <w:spacing w:line="240" w:lineRule="auto"/>
      </w:pPr>
    </w:p>
    <w:p w:rsidR="002F62F6" w:rsidRDefault="002F62F6" w:rsidP="002F62F6">
      <w:pPr>
        <w:spacing w:line="360" w:lineRule="auto"/>
      </w:pPr>
      <w:r>
        <w:t xml:space="preserve">Um MultiCastor2.0 erfolgreich ausführen zu können, wird eine Java Laufzeitumgebung  in  Version 6 (oder höher) benötigt. </w:t>
      </w:r>
    </w:p>
    <w:p w:rsidR="002F62F6" w:rsidRDefault="002F62F6" w:rsidP="002F62F6">
      <w:pPr>
        <w:spacing w:line="360" w:lineRule="auto"/>
      </w:pPr>
      <w:r>
        <w:t>Es werden alle bekannten Linux-Distributionen unterstützt (jeweils 32 –und 64-Bit-Varianten).</w:t>
      </w:r>
    </w:p>
    <w:p w:rsidR="002F62F6" w:rsidRDefault="002F62F6" w:rsidP="002F62F6"/>
    <w:p w:rsidR="002F62F6" w:rsidRDefault="002F62F6" w:rsidP="002F62F6">
      <w:pPr>
        <w:pStyle w:val="berschrift2"/>
        <w:numPr>
          <w:ilvl w:val="1"/>
          <w:numId w:val="3"/>
        </w:numPr>
      </w:pPr>
      <w:r>
        <w:t xml:space="preserve"> Anleitung</w:t>
      </w:r>
    </w:p>
    <w:p w:rsidR="002F62F6" w:rsidRDefault="002F62F6" w:rsidP="002F62F6">
      <w:pPr>
        <w:spacing w:line="240" w:lineRule="auto"/>
      </w:pPr>
    </w:p>
    <w:p w:rsidR="002F62F6" w:rsidRDefault="002F62F6" w:rsidP="002F62F6">
      <w:pPr>
        <w:spacing w:line="360" w:lineRule="auto"/>
      </w:pPr>
      <w:r>
        <w:t>1.</w:t>
      </w:r>
      <w:r>
        <w:tab/>
        <w:t>Entpacken und Öffnen Sie den Ordner „MultiCastor“[?].</w:t>
      </w:r>
    </w:p>
    <w:p w:rsidR="002F62F6" w:rsidRDefault="002F62F6" w:rsidP="002F62F6">
      <w:pPr>
        <w:spacing w:line="360" w:lineRule="auto"/>
      </w:pPr>
      <w:r>
        <w:t>2.</w:t>
      </w:r>
      <w:r>
        <w:tab/>
        <w:t>Führen Sie die Datei „linuxMultiCastor“ aus.</w:t>
      </w:r>
    </w:p>
    <w:p w:rsidR="002F62F6" w:rsidRPr="002F62F6" w:rsidRDefault="002F62F6" w:rsidP="002F62F6">
      <w:pPr>
        <w:spacing w:line="360" w:lineRule="auto"/>
      </w:pPr>
      <w:r>
        <w:t>3.</w:t>
      </w:r>
      <w:r>
        <w:tab/>
        <w:t>Alternativ können Sie mit Hilfe des Terminals in das entsprechende MultiCastor-Verzeichnis wechseln und die Datei „linuxMultiCastor“ starten.</w:t>
      </w:r>
    </w:p>
    <w:p w:rsidR="003B666C" w:rsidRDefault="003B666C" w:rsidP="0086757D">
      <w:pPr>
        <w:pStyle w:val="KeinLeerraum"/>
        <w:spacing w:line="360" w:lineRule="auto"/>
        <w:jc w:val="both"/>
      </w:pPr>
    </w:p>
    <w:p w:rsidR="00AD69AE" w:rsidRPr="000510E8" w:rsidRDefault="00AD69AE" w:rsidP="00AD69AE">
      <w:pPr>
        <w:pStyle w:val="KeinLeerraum"/>
      </w:pPr>
    </w:p>
    <w:p w:rsidR="005D4903" w:rsidRPr="000510E8" w:rsidRDefault="005D4903" w:rsidP="00AD69AE">
      <w:pPr>
        <w:pStyle w:val="KeinLeerraum"/>
        <w:sectPr w:rsidR="005D4903" w:rsidRPr="000510E8" w:rsidSect="007B04B2">
          <w:headerReference w:type="even" r:id="rId9"/>
          <w:headerReference w:type="default" r:id="rId10"/>
          <w:footerReference w:type="even" r:id="rId11"/>
          <w:footerReference w:type="default" r:id="rId12"/>
          <w:headerReference w:type="first" r:id="rId13"/>
          <w:footerReference w:type="first" r:id="rId14"/>
          <w:type w:val="continuous"/>
          <w:pgSz w:w="11906" w:h="16838"/>
          <w:pgMar w:top="1672" w:right="1417" w:bottom="1134" w:left="1417" w:header="708" w:footer="1167" w:gutter="0"/>
          <w:cols w:space="708"/>
          <w:titlePg/>
          <w:docGrid w:linePitch="360"/>
        </w:sectPr>
      </w:pPr>
    </w:p>
    <w:p w:rsidR="004D1E2B" w:rsidRPr="000510E8" w:rsidRDefault="004D1E2B">
      <w:pPr>
        <w:rPr>
          <w:sz w:val="28"/>
          <w:szCs w:val="28"/>
        </w:rPr>
      </w:pPr>
      <w:r w:rsidRPr="000510E8">
        <w:rPr>
          <w:sz w:val="28"/>
          <w:szCs w:val="28"/>
        </w:rPr>
        <w:lastRenderedPageBreak/>
        <w:br w:type="page"/>
      </w:r>
    </w:p>
    <w:p w:rsidR="001752AF" w:rsidRPr="00105B6E" w:rsidRDefault="001752AF" w:rsidP="00692AB0">
      <w:pPr>
        <w:pStyle w:val="berschrift1"/>
      </w:pPr>
      <w:bookmarkStart w:id="0" w:name="_Toc305641359"/>
      <w:r w:rsidRPr="00105B6E">
        <w:lastRenderedPageBreak/>
        <w:t>Dokumentversionen</w:t>
      </w:r>
      <w:bookmarkEnd w:id="0"/>
    </w:p>
    <w:p w:rsidR="001752AF" w:rsidRDefault="001752AF" w:rsidP="001752AF">
      <w:pPr>
        <w:pStyle w:val="KeinLeerraum"/>
        <w:rPr>
          <w:sz w:val="28"/>
          <w:szCs w:val="28"/>
        </w:rPr>
      </w:pPr>
    </w:p>
    <w:tbl>
      <w:tblPr>
        <w:tblStyle w:val="HelleSchattierung-Akzent2"/>
        <w:tblW w:w="0" w:type="auto"/>
        <w:tblLook w:val="04A0"/>
      </w:tblPr>
      <w:tblGrid>
        <w:gridCol w:w="1526"/>
        <w:gridCol w:w="1843"/>
        <w:gridCol w:w="1701"/>
        <w:gridCol w:w="4216"/>
      </w:tblGrid>
      <w:tr w:rsidR="001752AF" w:rsidTr="00692AB0">
        <w:trPr>
          <w:cnfStyle w:val="100000000000"/>
        </w:trPr>
        <w:tc>
          <w:tcPr>
            <w:cnfStyle w:val="001000000000"/>
            <w:tcW w:w="1526" w:type="dxa"/>
          </w:tcPr>
          <w:p w:rsidR="001752AF" w:rsidRDefault="001752AF" w:rsidP="00692AB0">
            <w:pPr>
              <w:pStyle w:val="KeinLeerraum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Versionsnr</w:t>
            </w:r>
          </w:p>
        </w:tc>
        <w:tc>
          <w:tcPr>
            <w:tcW w:w="1843" w:type="dxa"/>
          </w:tcPr>
          <w:p w:rsidR="001752AF" w:rsidRDefault="001752AF" w:rsidP="005552B4">
            <w:pPr>
              <w:pStyle w:val="KeinLeerraum"/>
              <w:cnfStyle w:val="100000000000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Datum</w:t>
            </w:r>
          </w:p>
        </w:tc>
        <w:tc>
          <w:tcPr>
            <w:tcW w:w="1701" w:type="dxa"/>
          </w:tcPr>
          <w:p w:rsidR="001752AF" w:rsidRDefault="001752AF" w:rsidP="005552B4">
            <w:pPr>
              <w:pStyle w:val="KeinLeerraum"/>
              <w:cnfStyle w:val="100000000000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Autor(en)</w:t>
            </w:r>
          </w:p>
        </w:tc>
        <w:tc>
          <w:tcPr>
            <w:tcW w:w="4216" w:type="dxa"/>
          </w:tcPr>
          <w:p w:rsidR="001752AF" w:rsidRDefault="001752AF" w:rsidP="005552B4">
            <w:pPr>
              <w:pStyle w:val="KeinLeerraum"/>
              <w:cnfStyle w:val="100000000000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Kommentar</w:t>
            </w:r>
          </w:p>
        </w:tc>
      </w:tr>
      <w:tr w:rsidR="001752AF" w:rsidTr="00692AB0">
        <w:trPr>
          <w:cnfStyle w:val="000000100000"/>
        </w:trPr>
        <w:tc>
          <w:tcPr>
            <w:cnfStyle w:val="001000000000"/>
            <w:tcW w:w="1526" w:type="dxa"/>
          </w:tcPr>
          <w:p w:rsidR="001752AF" w:rsidRDefault="001752AF" w:rsidP="005552B4">
            <w:pPr>
              <w:pStyle w:val="KeinLeerraum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V 0.1</w:t>
            </w:r>
          </w:p>
        </w:tc>
        <w:tc>
          <w:tcPr>
            <w:tcW w:w="1843" w:type="dxa"/>
          </w:tcPr>
          <w:p w:rsidR="001752AF" w:rsidRDefault="002F62F6" w:rsidP="005552B4">
            <w:pPr>
              <w:pStyle w:val="KeinLeerraum"/>
              <w:cnfStyle w:val="000000100000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15.05</w:t>
            </w:r>
            <w:r w:rsidR="001752AF">
              <w:rPr>
                <w:sz w:val="28"/>
                <w:szCs w:val="28"/>
              </w:rPr>
              <w:t>.201</w:t>
            </w:r>
            <w:r>
              <w:rPr>
                <w:sz w:val="28"/>
                <w:szCs w:val="28"/>
              </w:rPr>
              <w:t>2</w:t>
            </w:r>
          </w:p>
        </w:tc>
        <w:tc>
          <w:tcPr>
            <w:tcW w:w="1701" w:type="dxa"/>
          </w:tcPr>
          <w:p w:rsidR="001752AF" w:rsidRDefault="002F62F6" w:rsidP="005552B4">
            <w:pPr>
              <w:pStyle w:val="KeinLeerraum"/>
              <w:cnfStyle w:val="000000100000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Westphal</w:t>
            </w:r>
          </w:p>
        </w:tc>
        <w:tc>
          <w:tcPr>
            <w:tcW w:w="4216" w:type="dxa"/>
          </w:tcPr>
          <w:p w:rsidR="001752AF" w:rsidRDefault="002F62F6" w:rsidP="005552B4">
            <w:pPr>
              <w:pStyle w:val="KeinLeerraum"/>
              <w:cnfStyle w:val="000000100000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Template/Formatvorlage erstellt</w:t>
            </w:r>
          </w:p>
        </w:tc>
      </w:tr>
      <w:tr w:rsidR="001752AF" w:rsidTr="00692AB0">
        <w:tc>
          <w:tcPr>
            <w:cnfStyle w:val="001000000000"/>
            <w:tcW w:w="1526" w:type="dxa"/>
          </w:tcPr>
          <w:p w:rsidR="001752AF" w:rsidRDefault="001752AF" w:rsidP="005552B4">
            <w:pPr>
              <w:pStyle w:val="KeinLeerraum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V 0.2</w:t>
            </w:r>
          </w:p>
        </w:tc>
        <w:tc>
          <w:tcPr>
            <w:tcW w:w="1843" w:type="dxa"/>
          </w:tcPr>
          <w:p w:rsidR="001752AF" w:rsidRDefault="002F62F6" w:rsidP="005552B4">
            <w:pPr>
              <w:pStyle w:val="KeinLeerraum"/>
              <w:cnfStyle w:val="000000000000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15.05.2012</w:t>
            </w:r>
          </w:p>
        </w:tc>
        <w:tc>
          <w:tcPr>
            <w:tcW w:w="1701" w:type="dxa"/>
          </w:tcPr>
          <w:p w:rsidR="001752AF" w:rsidRDefault="002F62F6" w:rsidP="005552B4">
            <w:pPr>
              <w:pStyle w:val="KeinLeerraum"/>
              <w:cnfStyle w:val="000000000000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Westphal</w:t>
            </w:r>
          </w:p>
        </w:tc>
        <w:tc>
          <w:tcPr>
            <w:tcW w:w="4216" w:type="dxa"/>
          </w:tcPr>
          <w:p w:rsidR="001752AF" w:rsidRDefault="002F62F6" w:rsidP="005552B4">
            <w:pPr>
              <w:pStyle w:val="KeinLeerraum"/>
              <w:cnfStyle w:val="000000000000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Erste Inhalte eingefügt</w:t>
            </w:r>
          </w:p>
        </w:tc>
      </w:tr>
      <w:tr w:rsidR="002F62F6" w:rsidTr="00692AB0">
        <w:trPr>
          <w:cnfStyle w:val="000000100000"/>
        </w:trPr>
        <w:tc>
          <w:tcPr>
            <w:cnfStyle w:val="001000000000"/>
            <w:tcW w:w="1526" w:type="dxa"/>
          </w:tcPr>
          <w:p w:rsidR="002F62F6" w:rsidRDefault="00596A3B" w:rsidP="005552B4">
            <w:pPr>
              <w:pStyle w:val="KeinLeerraum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V 1</w:t>
            </w:r>
            <w:r w:rsidR="002F62F6">
              <w:rPr>
                <w:sz w:val="28"/>
                <w:szCs w:val="28"/>
              </w:rPr>
              <w:t>.</w:t>
            </w:r>
            <w:r>
              <w:rPr>
                <w:sz w:val="28"/>
                <w:szCs w:val="28"/>
              </w:rPr>
              <w:t>0</w:t>
            </w:r>
          </w:p>
        </w:tc>
        <w:tc>
          <w:tcPr>
            <w:tcW w:w="1843" w:type="dxa"/>
          </w:tcPr>
          <w:p w:rsidR="002F62F6" w:rsidRDefault="002F62F6" w:rsidP="005552B4">
            <w:pPr>
              <w:pStyle w:val="KeinLeerraum"/>
              <w:cnfStyle w:val="000000100000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15.05.2012</w:t>
            </w:r>
          </w:p>
        </w:tc>
        <w:tc>
          <w:tcPr>
            <w:tcW w:w="1701" w:type="dxa"/>
          </w:tcPr>
          <w:p w:rsidR="002F62F6" w:rsidRDefault="002F62F6" w:rsidP="005552B4">
            <w:pPr>
              <w:pStyle w:val="KeinLeerraum"/>
              <w:cnfStyle w:val="000000100000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Koralewski</w:t>
            </w:r>
          </w:p>
        </w:tc>
        <w:tc>
          <w:tcPr>
            <w:tcW w:w="4216" w:type="dxa"/>
          </w:tcPr>
          <w:p w:rsidR="002F62F6" w:rsidRDefault="002F62F6" w:rsidP="005552B4">
            <w:pPr>
              <w:pStyle w:val="KeinLeerraum"/>
              <w:cnfStyle w:val="000000100000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Kleine Ergänzungen vorgenommen</w:t>
            </w:r>
          </w:p>
        </w:tc>
      </w:tr>
    </w:tbl>
    <w:p w:rsidR="001752AF" w:rsidRPr="00105B6E" w:rsidRDefault="001752AF" w:rsidP="00CD295D">
      <w:pPr>
        <w:pStyle w:val="KeinLeerraum"/>
        <w:rPr>
          <w:sz w:val="28"/>
          <w:szCs w:val="28"/>
        </w:rPr>
      </w:pPr>
    </w:p>
    <w:sectPr w:rsidR="001752AF" w:rsidRPr="00105B6E" w:rsidSect="007B04B2">
      <w:footerReference w:type="default" r:id="rId15"/>
      <w:type w:val="continuous"/>
      <w:pgSz w:w="11906" w:h="16838"/>
      <w:pgMar w:top="1673" w:right="1418" w:bottom="1134" w:left="1418" w:header="709" w:footer="4944" w:gutter="0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486ECE" w:rsidRDefault="00486ECE" w:rsidP="000F2E3F">
      <w:pPr>
        <w:spacing w:after="0" w:line="240" w:lineRule="auto"/>
      </w:pPr>
      <w:r>
        <w:separator/>
      </w:r>
    </w:p>
  </w:endnote>
  <w:endnote w:type="continuationSeparator" w:id="0">
    <w:p w:rsidR="00486ECE" w:rsidRDefault="00486ECE" w:rsidP="000F2E3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21F12" w:rsidRDefault="00B21F12">
    <w:pPr>
      <w:pStyle w:val="Fuzeile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552B4" w:rsidRDefault="000475DB">
    <w:pPr>
      <w:pStyle w:val="Fuzeile"/>
    </w:pPr>
    <w:r>
      <w:rPr>
        <w:noProof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169" type="#_x0000_t202" style="position:absolute;margin-left:406.15pt;margin-top:10.05pt;width:50.25pt;height:26.75pt;z-index:251658240;mso-width-relative:margin;mso-height-relative:margin" filled="f" stroked="f">
          <v:textbox style="mso-next-textbox:#_x0000_s2169">
            <w:txbxContent>
              <w:p w:rsidR="005552B4" w:rsidRDefault="000475DB" w:rsidP="00DE4429">
                <w:pPr>
                  <w:jc w:val="right"/>
                </w:pPr>
                <w:r>
                  <w:fldChar w:fldCharType="begin"/>
                </w:r>
                <w:r w:rsidR="005552B4">
                  <w:instrText xml:space="preserve"> PAGE    \* MERGEFORMAT </w:instrText>
                </w:r>
                <w:r>
                  <w:fldChar w:fldCharType="separate"/>
                </w:r>
                <w:r w:rsidR="00596A3B">
                  <w:rPr>
                    <w:noProof/>
                  </w:rPr>
                  <w:t>2</w:t>
                </w:r>
                <w:r>
                  <w:fldChar w:fldCharType="end"/>
                </w:r>
                <w:r w:rsidR="005552B4">
                  <w:t xml:space="preserve"> / </w:t>
                </w:r>
                <w:fldSimple w:instr=" NUMPAGES   \* MERGEFORMAT ">
                  <w:r w:rsidR="00596A3B">
                    <w:rPr>
                      <w:noProof/>
                    </w:rPr>
                    <w:t>4</w:t>
                  </w:r>
                </w:fldSimple>
              </w:p>
            </w:txbxContent>
          </v:textbox>
        </v:shape>
      </w:pict>
    </w:r>
    <w:r>
      <w:rPr>
        <w:noProof/>
      </w:rPr>
      <w:pict>
        <v:shape id="_x0000_s2168" type="#_x0000_t202" style="position:absolute;margin-left:-8.6pt;margin-top:10.05pt;width:273pt;height:24.8pt;z-index:251657216;mso-width-relative:margin;mso-height-relative:margin" filled="f" stroked="f">
          <v:textbox style="mso-next-textbox:#_x0000_s2168">
            <w:txbxContent>
              <w:p w:rsidR="005552B4" w:rsidRPr="005650BB" w:rsidRDefault="005552B4" w:rsidP="00DE4429">
                <w:pPr>
                  <w:rPr>
                    <w:sz w:val="18"/>
                    <w:szCs w:val="18"/>
                  </w:rPr>
                </w:pPr>
                <w:r w:rsidRPr="005650BB">
                  <w:rPr>
                    <w:sz w:val="18"/>
                    <w:szCs w:val="18"/>
                  </w:rPr>
                  <w:t>© Fäßler, Haase, Hauschild, Koralewski, Traub, Westphal</w:t>
                </w:r>
              </w:p>
            </w:txbxContent>
          </v:textbox>
        </v:shape>
      </w:pict>
    </w:r>
    <w:r w:rsidR="005552B4" w:rsidRPr="00DE4429">
      <w:rPr>
        <w:noProof/>
      </w:rPr>
      <w:drawing>
        <wp:anchor distT="0" distB="0" distL="114300" distR="114300" simplePos="0" relativeHeight="251655168" behindDoc="1" locked="0" layoutInCell="1" allowOverlap="1">
          <wp:simplePos x="0" y="0"/>
          <wp:positionH relativeFrom="column">
            <wp:posOffset>2625780</wp:posOffset>
          </wp:positionH>
          <wp:positionV relativeFrom="paragraph">
            <wp:posOffset>-2107261</wp:posOffset>
          </wp:positionV>
          <wp:extent cx="4028495" cy="3021495"/>
          <wp:effectExtent l="19050" t="0" r="8213" b="0"/>
          <wp:wrapNone/>
          <wp:docPr id="17" name="Bild 10" descr="C:\Users\Saskia\Downloads\xCopy_of_IMG_2236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0" descr="C:\Users\Saskia\Downloads\xCopy_of_IMG_2236.JPG"/>
                  <pic:cNvPicPr>
                    <a:picLocks noChangeAspect="1" noChangeArrowheads="1"/>
                  </pic:cNvPicPr>
                </pic:nvPicPr>
                <pic:blipFill>
                  <a:blip r:embed="rId1">
                    <a:lum bright="50000"/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030388" cy="3023119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>
      <w:rPr>
        <w:noProof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_x0000_s2167" type="#_x0000_t32" style="position:absolute;margin-left:-70.85pt;margin-top:9.4pt;width:595.5pt;height:0;flip:x;z-index:251656192;mso-position-horizontal-relative:text;mso-position-vertical-relative:text" o:connectortype="straight" strokecolor="#c00000" strokeweight="4.5pt"/>
      </w:pict>
    </w: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552B4" w:rsidRDefault="000475DB" w:rsidP="00941186">
    <w:r>
      <w:rPr>
        <w:noProof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_x0000_s2170" type="#_x0000_t32" style="position:absolute;margin-left:-70.85pt;margin-top:2.9pt;width:595.5pt;height:0;flip:x;z-index:251659264" o:connectortype="straight" strokecolor="#c00000" strokeweight="4.5pt"/>
      </w:pict>
    </w:r>
    <w:r>
      <w:rPr>
        <w:noProof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171" type="#_x0000_t202" style="position:absolute;margin-left:276.75pt;margin-top:3.55pt;width:181.45pt;height:21.9pt;z-index:251660288;mso-width-percent:400;mso-width-percent:400;mso-width-relative:margin;mso-height-relative:margin" filled="f" stroked="f">
          <v:textbox style="mso-next-textbox:#_x0000_s2171">
            <w:txbxContent>
              <w:p w:rsidR="005552B4" w:rsidRDefault="000475DB" w:rsidP="00941186">
                <w:pPr>
                  <w:jc w:val="right"/>
                </w:pPr>
                <w:fldSimple w:instr=" TIME \@ &quot;d. MMMM yyyy&quot; ">
                  <w:r w:rsidR="00596A3B">
                    <w:rPr>
                      <w:noProof/>
                    </w:rPr>
                    <w:t>16. Mai 2012</w:t>
                  </w:r>
                </w:fldSimple>
              </w:p>
            </w:txbxContent>
          </v:textbox>
        </v:shape>
      </w:pict>
    </w:r>
    <w:r w:rsidR="005552B4">
      <w:rPr>
        <w:noProof/>
      </w:rPr>
      <w:drawing>
        <wp:anchor distT="0" distB="0" distL="114300" distR="114300" simplePos="0" relativeHeight="251653120" behindDoc="0" locked="0" layoutInCell="1" allowOverlap="1">
          <wp:simplePos x="0" y="0"/>
          <wp:positionH relativeFrom="column">
            <wp:posOffset>89314</wp:posOffset>
          </wp:positionH>
          <wp:positionV relativeFrom="paragraph">
            <wp:posOffset>104526</wp:posOffset>
          </wp:positionV>
          <wp:extent cx="1658675" cy="341906"/>
          <wp:effectExtent l="19050" t="0" r="0" b="0"/>
          <wp:wrapNone/>
          <wp:docPr id="18" name="Bild 1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2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clrChange>
                      <a:clrFrom>
                        <a:srgbClr val="000000"/>
                      </a:clrFrom>
                      <a:clrTo>
                        <a:srgbClr val="000000">
                          <a:alpha val="0"/>
                        </a:srgbClr>
                      </a:clrTo>
                    </a:clrChange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658675" cy="341906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>
      <w:rPr>
        <w:noProof/>
      </w:rPr>
      <w:pict>
        <v:shape id="_x0000_s2172" type="#_x0000_t32" style="position:absolute;margin-left:-70.85pt;margin-top:129.2pt;width:595.5pt;height:0;flip:x;z-index:251661312;mso-position-horizontal-relative:text;mso-position-vertical-relative:text" o:connectortype="straight" strokecolor="#c00000" strokeweight="4.5pt"/>
      </w:pict>
    </w:r>
    <w:r w:rsidR="005552B4" w:rsidRPr="000F2E3F">
      <w:rPr>
        <w:noProof/>
      </w:rPr>
      <w:drawing>
        <wp:anchor distT="0" distB="0" distL="114300" distR="114300" simplePos="0" relativeHeight="251652096" behindDoc="0" locked="0" layoutInCell="1" allowOverlap="1">
          <wp:simplePos x="0" y="0"/>
          <wp:positionH relativeFrom="column">
            <wp:posOffset>89314</wp:posOffset>
          </wp:positionH>
          <wp:positionV relativeFrom="paragraph">
            <wp:posOffset>1695919</wp:posOffset>
          </wp:positionV>
          <wp:extent cx="1658675" cy="341906"/>
          <wp:effectExtent l="19050" t="0" r="0" b="0"/>
          <wp:wrapNone/>
          <wp:docPr id="19" name="Bild 1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2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clrChange>
                      <a:clrFrom>
                        <a:srgbClr val="000000"/>
                      </a:clrFrom>
                      <a:clrTo>
                        <a:srgbClr val="000000">
                          <a:alpha val="0"/>
                        </a:srgbClr>
                      </a:clrTo>
                    </a:clrChange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658675" cy="341906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>
      <w:rPr>
        <w:noProof/>
      </w:rPr>
      <w:pict>
        <v:shape id="_x0000_s2173" type="#_x0000_t202" style="position:absolute;margin-left:276.75pt;margin-top:129.2pt;width:180.6pt;height:21.9pt;z-index:251662336;mso-width-percent:400;mso-position-horizontal-relative:text;mso-position-vertical-relative:text;mso-width-percent:400;mso-width-relative:margin;mso-height-relative:margin" filled="f" stroked="f">
          <v:textbox style="mso-next-textbox:#_x0000_s2173">
            <w:txbxContent>
              <w:p w:rsidR="005552B4" w:rsidRDefault="000475DB" w:rsidP="00941186">
                <w:pPr>
                  <w:jc w:val="right"/>
                </w:pPr>
                <w:fldSimple w:instr=" TIME \@ &quot;d. MMMM yyyy&quot; ">
                  <w:r w:rsidR="00596A3B">
                    <w:rPr>
                      <w:noProof/>
                    </w:rPr>
                    <w:t>16. Mai 2012</w:t>
                  </w:r>
                </w:fldSimple>
              </w:p>
            </w:txbxContent>
          </v:textbox>
        </v:shape>
      </w:pict>
    </w:r>
  </w:p>
</w:ftr>
</file>

<file path=word/footer4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552B4" w:rsidRDefault="000475DB">
    <w:pPr>
      <w:pStyle w:val="Fuzeile"/>
    </w:pPr>
    <w:r>
      <w:rPr>
        <w:noProof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56" type="#_x0000_t202" style="position:absolute;margin-left:-8.6pt;margin-top:10.05pt;width:471.2pt;height:218.7pt;z-index:251663360;mso-width-relative:margin;mso-height-relative:margin" filled="f" stroked="f">
          <v:textbox style="mso-next-textbox:#_x0000_s2056">
            <w:txbxContent>
              <w:p w:rsidR="005552B4" w:rsidRPr="005552B4" w:rsidRDefault="005552B4" w:rsidP="00A84674">
                <w:pPr>
                  <w:pStyle w:val="KeinLeerraum"/>
                  <w:rPr>
                    <w:b/>
                  </w:rPr>
                </w:pPr>
                <w:r w:rsidRPr="005552B4">
                  <w:rPr>
                    <w:b/>
                  </w:rPr>
                  <w:t>Lizenz/License:</w:t>
                </w:r>
              </w:p>
              <w:p w:rsidR="005552B4" w:rsidRPr="005552B4" w:rsidRDefault="005552B4" w:rsidP="00A84674">
                <w:pPr>
                  <w:pStyle w:val="KeinLeerraum"/>
                </w:pPr>
                <w:r w:rsidRPr="005552B4">
                  <w:t xml:space="preserve">© </w:t>
                </w:r>
                <w:r w:rsidR="005650BB" w:rsidRPr="005650BB">
                  <w:rPr>
                    <w:sz w:val="18"/>
                    <w:szCs w:val="18"/>
                  </w:rPr>
                  <w:t>Fäßler, Haase, Hauschild, Koralewski, Traub, Westphal</w:t>
                </w:r>
              </w:p>
              <w:p w:rsidR="005552B4" w:rsidRPr="005552B4" w:rsidRDefault="005552B4" w:rsidP="00C45E68">
                <w:pPr>
                  <w:pStyle w:val="KeinLeerraum"/>
                </w:pPr>
              </w:p>
              <w:p w:rsidR="005552B4" w:rsidRPr="000510E8" w:rsidRDefault="005552B4" w:rsidP="00C45E68">
                <w:pPr>
                  <w:pStyle w:val="KeinLeerraum"/>
                  <w:rPr>
                    <w:b/>
                    <w:lang w:val="en-US"/>
                  </w:rPr>
                </w:pPr>
                <w:r w:rsidRPr="000510E8">
                  <w:rPr>
                    <w:b/>
                    <w:lang w:val="en-US"/>
                  </w:rPr>
                  <w:t>Dokumentversion/Document Version:</w:t>
                </w:r>
              </w:p>
              <w:p w:rsidR="005552B4" w:rsidRPr="005552B4" w:rsidRDefault="005552B4" w:rsidP="00C45E68">
                <w:pPr>
                  <w:pStyle w:val="KeinLeerraum"/>
                  <w:rPr>
                    <w:lang w:val="en-US"/>
                  </w:rPr>
                </w:pPr>
                <w:r w:rsidRPr="005552B4">
                  <w:rPr>
                    <w:lang w:val="en-US"/>
                  </w:rPr>
                  <w:t>Titel:</w:t>
                </w:r>
                <w:r w:rsidRPr="005552B4">
                  <w:rPr>
                    <w:lang w:val="en-US"/>
                  </w:rPr>
                  <w:tab/>
                </w:r>
                <w:r w:rsidRPr="005552B4">
                  <w:rPr>
                    <w:lang w:val="en-US"/>
                  </w:rPr>
                  <w:tab/>
                </w:r>
                <w:sdt>
                  <w:sdtPr>
                    <w:rPr>
                      <w:lang w:val="en-US"/>
                    </w:rPr>
                    <w:alias w:val="Titel"/>
                    <w:id w:val="14295113"/>
        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        <w:text/>
                  </w:sdtPr>
                  <w:sdtContent>
                    <w:r w:rsidR="002F62F6">
                      <w:t>README</w:t>
                    </w:r>
                  </w:sdtContent>
                </w:sdt>
              </w:p>
              <w:p w:rsidR="005552B4" w:rsidRDefault="005552B4" w:rsidP="00C45E68">
                <w:pPr>
                  <w:pStyle w:val="KeinLeerraum"/>
                  <w:rPr>
                    <w:lang w:val="en-US"/>
                  </w:rPr>
                </w:pPr>
                <w:r w:rsidRPr="005552B4">
                  <w:rPr>
                    <w:lang w:val="en-US"/>
                  </w:rPr>
                  <w:t>Version:</w:t>
                </w:r>
                <w:r w:rsidRPr="005552B4">
                  <w:rPr>
                    <w:lang w:val="en-US"/>
                  </w:rPr>
                  <w:tab/>
                </w:r>
                <w:sdt>
                  <w:sdtPr>
                    <w:rPr>
                      <w:lang w:val="en-US"/>
                    </w:rPr>
                    <w:alias w:val="Status"/>
                    <w:id w:val="14295114"/>
                    <w:dataBinding w:prefixMappings="xmlns:ns0='http://purl.org/dc/elements/1.1/' xmlns:ns1='http://schemas.openxmlformats.org/package/2006/metadata/core-properties' " w:xpath="/ns1:coreProperties[1]/ns1:contentStatus[1]" w:storeItemID="{6C3C8BC8-F283-45AE-878A-BAB7291924A1}"/>
                    <w:text/>
                  </w:sdtPr>
                  <w:sdtContent>
                    <w:r w:rsidR="00A15097">
                      <w:t>V 1.0</w:t>
                    </w:r>
                  </w:sdtContent>
                </w:sdt>
                <w:r>
                  <w:rPr>
                    <w:lang w:val="en-US"/>
                  </w:rPr>
                  <w:t xml:space="preserve">   (</w:t>
                </w:r>
                <w:fldSimple w:instr=" TIME \@ &quot;d. MMMM yyyy&quot; ">
                  <w:r w:rsidR="00596A3B">
                    <w:rPr>
                      <w:noProof/>
                    </w:rPr>
                    <w:t>16. Mai 2012</w:t>
                  </w:r>
                </w:fldSimple>
                <w:r>
                  <w:rPr>
                    <w:lang w:val="en-US"/>
                  </w:rPr>
                  <w:t>)</w:t>
                </w:r>
              </w:p>
              <w:p w:rsidR="005552B4" w:rsidRPr="00A84674" w:rsidRDefault="005552B4" w:rsidP="00C45E68">
                <w:pPr>
                  <w:pStyle w:val="KeinLeerraum"/>
                  <w:rPr>
                    <w:lang w:val="en-US"/>
                  </w:rPr>
                </w:pPr>
              </w:p>
              <w:p w:rsidR="005552B4" w:rsidRPr="00A84674" w:rsidRDefault="005552B4" w:rsidP="00A84674">
                <w:pPr>
                  <w:pStyle w:val="KeinLeerraum"/>
                  <w:rPr>
                    <w:b/>
                    <w:lang w:val="en-US"/>
                  </w:rPr>
                </w:pPr>
                <w:r w:rsidRPr="00A84674">
                  <w:rPr>
                    <w:b/>
                    <w:lang w:val="en-US"/>
                  </w:rPr>
                  <w:t>Autoren/Authors     Projektteam/Project team:</w:t>
                </w:r>
              </w:p>
              <w:p w:rsidR="005552B4" w:rsidRDefault="005552B4" w:rsidP="00A84674">
                <w:pPr>
                  <w:pStyle w:val="KeinLeerraum"/>
                  <w:numPr>
                    <w:ilvl w:val="0"/>
                    <w:numId w:val="1"/>
                  </w:numPr>
                  <w:rPr>
                    <w:lang w:val="en-US"/>
                  </w:rPr>
                </w:pPr>
                <w:r>
                  <w:rPr>
                    <w:lang w:val="en-US"/>
                  </w:rPr>
                  <w:t>Jonas Traub</w:t>
                </w:r>
                <w:r>
                  <w:rPr>
                    <w:lang w:val="en-US"/>
                  </w:rPr>
                  <w:tab/>
                </w:r>
                <w:r>
                  <w:rPr>
                    <w:lang w:val="en-US"/>
                  </w:rPr>
                  <w:tab/>
                  <w:t>(Projektleiter)</w:t>
                </w:r>
              </w:p>
              <w:p w:rsidR="005552B4" w:rsidRDefault="005552B4" w:rsidP="00105B6E">
                <w:pPr>
                  <w:pStyle w:val="KeinLeerraum"/>
                  <w:numPr>
                    <w:ilvl w:val="0"/>
                    <w:numId w:val="1"/>
                  </w:numPr>
                  <w:rPr>
                    <w:lang w:val="en-US"/>
                  </w:rPr>
                </w:pPr>
                <w:r>
                  <w:rPr>
                    <w:lang w:val="en-US"/>
                  </w:rPr>
                  <w:t>Filip Haase</w:t>
                </w:r>
                <w:r>
                  <w:rPr>
                    <w:lang w:val="en-US"/>
                  </w:rPr>
                  <w:tab/>
                </w:r>
                <w:r>
                  <w:rPr>
                    <w:lang w:val="en-US"/>
                  </w:rPr>
                  <w:tab/>
                </w:r>
                <w:r>
                  <w:rPr>
                    <w:lang w:val="en-US"/>
                  </w:rPr>
                  <w:tab/>
                  <w:t>(Leading Engineer)</w:t>
                </w:r>
              </w:p>
              <w:p w:rsidR="005552B4" w:rsidRPr="00105B6E" w:rsidRDefault="005552B4" w:rsidP="00105B6E">
                <w:pPr>
                  <w:pStyle w:val="KeinLeerraum"/>
                  <w:numPr>
                    <w:ilvl w:val="0"/>
                    <w:numId w:val="1"/>
                  </w:numPr>
                  <w:rPr>
                    <w:lang w:val="en-US"/>
                  </w:rPr>
                </w:pPr>
                <w:r>
                  <w:rPr>
                    <w:lang w:val="en-US"/>
                  </w:rPr>
                  <w:t>Matthis Hauschild</w:t>
                </w:r>
                <w:r>
                  <w:rPr>
                    <w:lang w:val="en-US"/>
                  </w:rPr>
                  <w:tab/>
                </w:r>
                <w:r>
                  <w:rPr>
                    <w:lang w:val="en-US"/>
                  </w:rPr>
                  <w:tab/>
                  <w:t>(Documentation)</w:t>
                </w:r>
              </w:p>
              <w:p w:rsidR="005552B4" w:rsidRDefault="005552B4" w:rsidP="00A84674">
                <w:pPr>
                  <w:pStyle w:val="KeinLeerraum"/>
                  <w:numPr>
                    <w:ilvl w:val="0"/>
                    <w:numId w:val="1"/>
                  </w:numPr>
                  <w:rPr>
                    <w:lang w:val="en-US"/>
                  </w:rPr>
                </w:pPr>
                <w:r>
                  <w:rPr>
                    <w:lang w:val="en-US"/>
                  </w:rPr>
                  <w:t>Fabian Fäßler</w:t>
                </w:r>
                <w:r>
                  <w:rPr>
                    <w:lang w:val="en-US"/>
                  </w:rPr>
                  <w:tab/>
                </w:r>
                <w:r>
                  <w:rPr>
                    <w:lang w:val="en-US"/>
                  </w:rPr>
                  <w:tab/>
                  <w:t>(Engineer/Tester, Expert on STAF/STAX)</w:t>
                </w:r>
              </w:p>
              <w:p w:rsidR="005552B4" w:rsidRDefault="005552B4" w:rsidP="00A84674">
                <w:pPr>
                  <w:pStyle w:val="KeinLeerraum"/>
                  <w:numPr>
                    <w:ilvl w:val="0"/>
                    <w:numId w:val="1"/>
                  </w:numPr>
                  <w:rPr>
                    <w:lang w:val="en-US"/>
                  </w:rPr>
                </w:pPr>
                <w:r>
                  <w:rPr>
                    <w:lang w:val="en-US"/>
                  </w:rPr>
                  <w:t>Christopher Westphal</w:t>
                </w:r>
                <w:r>
                  <w:rPr>
                    <w:lang w:val="en-US"/>
                  </w:rPr>
                  <w:tab/>
                  <w:t>(Engineer/Tester, Expert on usability)</w:t>
                </w:r>
              </w:p>
              <w:p w:rsidR="005552B4" w:rsidRPr="008977F3" w:rsidRDefault="005552B4" w:rsidP="00A84674">
                <w:pPr>
                  <w:pStyle w:val="KeinLeerraum"/>
                  <w:numPr>
                    <w:ilvl w:val="0"/>
                    <w:numId w:val="1"/>
                  </w:numPr>
                  <w:rPr>
                    <w:lang w:val="en-US"/>
                  </w:rPr>
                </w:pPr>
                <w:r>
                  <w:rPr>
                    <w:lang w:val="en-US"/>
                  </w:rPr>
                  <w:t>Sebastian Koralewski</w:t>
                </w:r>
                <w:r>
                  <w:rPr>
                    <w:lang w:val="en-US"/>
                  </w:rPr>
                  <w:tab/>
                  <w:t>(Engineer/Tester, Expert on MMRP)</w:t>
                </w:r>
              </w:p>
            </w:txbxContent>
          </v:textbox>
        </v:shape>
      </w:pict>
    </w:r>
    <w:r w:rsidR="005552B4" w:rsidRPr="00C45E68">
      <w:rPr>
        <w:noProof/>
      </w:rPr>
      <w:drawing>
        <wp:anchor distT="0" distB="0" distL="114300" distR="114300" simplePos="0" relativeHeight="251651072" behindDoc="0" locked="0" layoutInCell="1" allowOverlap="1">
          <wp:simplePos x="0" y="0"/>
          <wp:positionH relativeFrom="column">
            <wp:posOffset>3510673</wp:posOffset>
          </wp:positionH>
          <wp:positionV relativeFrom="paragraph">
            <wp:posOffset>219710</wp:posOffset>
          </wp:positionV>
          <wp:extent cx="2495243" cy="514350"/>
          <wp:effectExtent l="19050" t="0" r="307" b="0"/>
          <wp:wrapNone/>
          <wp:docPr id="8" name="Bild 1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2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clrChange>
                      <a:clrFrom>
                        <a:srgbClr val="000000"/>
                      </a:clrFrom>
                      <a:clrTo>
                        <a:srgbClr val="000000">
                          <a:alpha val="0"/>
                        </a:srgbClr>
                      </a:clrTo>
                    </a:clrChange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504351" cy="516227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>
      <w:rPr>
        <w:noProof/>
      </w:rPr>
      <w:pict>
        <v:shape id="_x0000_s2059" type="#_x0000_t202" style="position:absolute;margin-left:425.65pt;margin-top:209pt;width:46.2pt;height:24.8pt;z-index:251665408;mso-position-horizontal-relative:text;mso-position-vertical-relative:text;mso-width-relative:margin;mso-height-relative:margin" filled="f" stroked="f">
          <v:textbox style="mso-next-textbox:#_x0000_s2059">
            <w:txbxContent>
              <w:p w:rsidR="005552B4" w:rsidRDefault="000475DB" w:rsidP="00D904B3">
                <w:pPr>
                  <w:jc w:val="right"/>
                </w:pPr>
                <w:fldSimple w:instr=" PAGE    \* MERGEFORMAT ">
                  <w:r w:rsidR="00596A3B">
                    <w:rPr>
                      <w:noProof/>
                    </w:rPr>
                    <w:t>4</w:t>
                  </w:r>
                </w:fldSimple>
                <w:r w:rsidR="005552B4">
                  <w:t xml:space="preserve"> / </w:t>
                </w:r>
                <w:fldSimple w:instr=" NUMPAGES   \* MERGEFORMAT ">
                  <w:r w:rsidR="00596A3B">
                    <w:rPr>
                      <w:noProof/>
                    </w:rPr>
                    <w:t>4</w:t>
                  </w:r>
                </w:fldSimple>
              </w:p>
              <w:p w:rsidR="005552B4" w:rsidRPr="00D904B3" w:rsidRDefault="005552B4" w:rsidP="00D904B3"/>
            </w:txbxContent>
          </v:textbox>
        </v:shape>
      </w:pict>
    </w:r>
    <w:r w:rsidR="005552B4" w:rsidRPr="00DE4429">
      <w:rPr>
        <w:noProof/>
      </w:rPr>
      <w:drawing>
        <wp:anchor distT="0" distB="0" distL="114300" distR="114300" simplePos="0" relativeHeight="251650048" behindDoc="1" locked="0" layoutInCell="1" allowOverlap="1">
          <wp:simplePos x="0" y="0"/>
          <wp:positionH relativeFrom="column">
            <wp:posOffset>2625780</wp:posOffset>
          </wp:positionH>
          <wp:positionV relativeFrom="paragraph">
            <wp:posOffset>283817</wp:posOffset>
          </wp:positionV>
          <wp:extent cx="4028164" cy="3021496"/>
          <wp:effectExtent l="19050" t="0" r="0" b="0"/>
          <wp:wrapNone/>
          <wp:docPr id="7" name="Bild 10" descr="C:\Users\Saskia\Downloads\xCopy_of_IMG_2236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0" descr="C:\Users\Saskia\Downloads\xCopy_of_IMG_2236.JPG"/>
                  <pic:cNvPicPr>
                    <a:picLocks noChangeAspect="1" noChangeArrowheads="1"/>
                  </pic:cNvPicPr>
                </pic:nvPicPr>
                <pic:blipFill>
                  <a:blip r:embed="rId2">
                    <a:lum bright="50000"/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028164" cy="3021496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>
      <w:rPr>
        <w:noProof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_x0000_s2058" type="#_x0000_t32" style="position:absolute;margin-left:-70.85pt;margin-top:9.4pt;width:595.5pt;height:0;flip:x;z-index:251664384;mso-position-horizontal-relative:text;mso-position-vertical-relative:text" o:connectortype="straight" strokecolor="#c00000" strokeweight="4.5pt"/>
      </w:pic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486ECE" w:rsidRDefault="00486ECE" w:rsidP="000F2E3F">
      <w:pPr>
        <w:spacing w:after="0" w:line="240" w:lineRule="auto"/>
      </w:pPr>
      <w:r>
        <w:separator/>
      </w:r>
    </w:p>
  </w:footnote>
  <w:footnote w:type="continuationSeparator" w:id="0">
    <w:p w:rsidR="00486ECE" w:rsidRDefault="00486ECE" w:rsidP="000F2E3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21F12" w:rsidRDefault="00B21F12">
    <w:pPr>
      <w:pStyle w:val="Kopfzeile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552B4" w:rsidRDefault="000475DB" w:rsidP="003E0385">
    <w:pPr>
      <w:pStyle w:val="Kopfzeile"/>
      <w:jc w:val="right"/>
    </w:pPr>
    <w:sdt>
      <w:sdtPr>
        <w:alias w:val="Titel"/>
        <w:id w:val="14295082"/>
        <w:placeholder>
          <w:docPart w:val="C83EE10E5AFB492088E61F82059AB98D"/>
        </w:placeholder>
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<w:text/>
      </w:sdtPr>
      <w:sdtContent>
        <w:r w:rsidR="002F62F6">
          <w:t>README</w:t>
        </w:r>
      </w:sdtContent>
    </w:sdt>
    <w:r w:rsidR="005552B4">
      <w:rPr>
        <w:noProof/>
      </w:rPr>
      <w:drawing>
        <wp:anchor distT="0" distB="0" distL="114300" distR="114300" simplePos="0" relativeHeight="251654144" behindDoc="1" locked="0" layoutInCell="1" allowOverlap="1">
          <wp:simplePos x="0" y="0"/>
          <wp:positionH relativeFrom="column">
            <wp:posOffset>-904240</wp:posOffset>
          </wp:positionH>
          <wp:positionV relativeFrom="paragraph">
            <wp:posOffset>-449580</wp:posOffset>
          </wp:positionV>
          <wp:extent cx="7581900" cy="1025525"/>
          <wp:effectExtent l="19050" t="0" r="0" b="0"/>
          <wp:wrapNone/>
          <wp:docPr id="16" name="Bild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81900" cy="102552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21F12" w:rsidRDefault="00B21F12">
    <w:pPr>
      <w:pStyle w:val="Kopfzeile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28C5E7F"/>
    <w:multiLevelType w:val="hybridMultilevel"/>
    <w:tmpl w:val="FEC80906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83B6226"/>
    <w:multiLevelType w:val="multilevel"/>
    <w:tmpl w:val="0407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">
    <w:nsid w:val="0A8713E4"/>
    <w:multiLevelType w:val="multilevel"/>
    <w:tmpl w:val="0407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3">
    <w:nsid w:val="1AB077AF"/>
    <w:multiLevelType w:val="multilevel"/>
    <w:tmpl w:val="0407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4">
    <w:nsid w:val="21D805BE"/>
    <w:multiLevelType w:val="hybridMultilevel"/>
    <w:tmpl w:val="0EE6EDD8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>
    <w:nsid w:val="29B0748F"/>
    <w:multiLevelType w:val="multilevel"/>
    <w:tmpl w:val="0407001F"/>
    <w:lvl w:ilvl="0">
      <w:start w:val="1"/>
      <w:numFmt w:val="decimal"/>
      <w:lvlText w:val="%1."/>
      <w:lvlJc w:val="left"/>
      <w:pPr>
        <w:ind w:left="1776" w:hanging="360"/>
      </w:pPr>
    </w:lvl>
    <w:lvl w:ilvl="1">
      <w:start w:val="1"/>
      <w:numFmt w:val="decimal"/>
      <w:lvlText w:val="%1.%2."/>
      <w:lvlJc w:val="left"/>
      <w:pPr>
        <w:ind w:left="2208" w:hanging="432"/>
      </w:pPr>
    </w:lvl>
    <w:lvl w:ilvl="2">
      <w:start w:val="1"/>
      <w:numFmt w:val="decimal"/>
      <w:lvlText w:val="%1.%2.%3."/>
      <w:lvlJc w:val="left"/>
      <w:pPr>
        <w:ind w:left="2640" w:hanging="504"/>
      </w:pPr>
    </w:lvl>
    <w:lvl w:ilvl="3">
      <w:start w:val="1"/>
      <w:numFmt w:val="decimal"/>
      <w:lvlText w:val="%1.%2.%3.%4."/>
      <w:lvlJc w:val="left"/>
      <w:pPr>
        <w:ind w:left="3144" w:hanging="648"/>
      </w:pPr>
    </w:lvl>
    <w:lvl w:ilvl="4">
      <w:start w:val="1"/>
      <w:numFmt w:val="decimal"/>
      <w:lvlText w:val="%1.%2.%3.%4.%5."/>
      <w:lvlJc w:val="left"/>
      <w:pPr>
        <w:ind w:left="3648" w:hanging="792"/>
      </w:pPr>
    </w:lvl>
    <w:lvl w:ilvl="5">
      <w:start w:val="1"/>
      <w:numFmt w:val="decimal"/>
      <w:lvlText w:val="%1.%2.%3.%4.%5.%6."/>
      <w:lvlJc w:val="left"/>
      <w:pPr>
        <w:ind w:left="4152" w:hanging="936"/>
      </w:pPr>
    </w:lvl>
    <w:lvl w:ilvl="6">
      <w:start w:val="1"/>
      <w:numFmt w:val="decimal"/>
      <w:lvlText w:val="%1.%2.%3.%4.%5.%6.%7."/>
      <w:lvlJc w:val="left"/>
      <w:pPr>
        <w:ind w:left="4656" w:hanging="1080"/>
      </w:pPr>
    </w:lvl>
    <w:lvl w:ilvl="7">
      <w:start w:val="1"/>
      <w:numFmt w:val="decimal"/>
      <w:lvlText w:val="%1.%2.%3.%4.%5.%6.%7.%8."/>
      <w:lvlJc w:val="left"/>
      <w:pPr>
        <w:ind w:left="5160" w:hanging="1224"/>
      </w:pPr>
    </w:lvl>
    <w:lvl w:ilvl="8">
      <w:start w:val="1"/>
      <w:numFmt w:val="decimal"/>
      <w:lvlText w:val="%1.%2.%3.%4.%5.%6.%7.%8.%9."/>
      <w:lvlJc w:val="left"/>
      <w:pPr>
        <w:ind w:left="5736" w:hanging="1440"/>
      </w:pPr>
    </w:lvl>
  </w:abstractNum>
  <w:abstractNum w:abstractNumId="6">
    <w:nsid w:val="4051379F"/>
    <w:multiLevelType w:val="multilevel"/>
    <w:tmpl w:val="0407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7">
    <w:nsid w:val="478B694D"/>
    <w:multiLevelType w:val="multilevel"/>
    <w:tmpl w:val="0407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8">
    <w:nsid w:val="5E33129C"/>
    <w:multiLevelType w:val="hybridMultilevel"/>
    <w:tmpl w:val="3FEC8C92"/>
    <w:lvl w:ilvl="0" w:tplc="0407000F">
      <w:start w:val="1"/>
      <w:numFmt w:val="decimal"/>
      <w:lvlText w:val="%1."/>
      <w:lvlJc w:val="left"/>
      <w:pPr>
        <w:ind w:left="3585" w:hanging="360"/>
      </w:pPr>
    </w:lvl>
    <w:lvl w:ilvl="1" w:tplc="04070019" w:tentative="1">
      <w:start w:val="1"/>
      <w:numFmt w:val="lowerLetter"/>
      <w:lvlText w:val="%2."/>
      <w:lvlJc w:val="left"/>
      <w:pPr>
        <w:ind w:left="4305" w:hanging="360"/>
      </w:pPr>
    </w:lvl>
    <w:lvl w:ilvl="2" w:tplc="0407001B" w:tentative="1">
      <w:start w:val="1"/>
      <w:numFmt w:val="lowerRoman"/>
      <w:lvlText w:val="%3."/>
      <w:lvlJc w:val="right"/>
      <w:pPr>
        <w:ind w:left="5025" w:hanging="180"/>
      </w:pPr>
    </w:lvl>
    <w:lvl w:ilvl="3" w:tplc="0407000F" w:tentative="1">
      <w:start w:val="1"/>
      <w:numFmt w:val="decimal"/>
      <w:lvlText w:val="%4."/>
      <w:lvlJc w:val="left"/>
      <w:pPr>
        <w:ind w:left="5745" w:hanging="360"/>
      </w:pPr>
    </w:lvl>
    <w:lvl w:ilvl="4" w:tplc="04070019" w:tentative="1">
      <w:start w:val="1"/>
      <w:numFmt w:val="lowerLetter"/>
      <w:lvlText w:val="%5."/>
      <w:lvlJc w:val="left"/>
      <w:pPr>
        <w:ind w:left="6465" w:hanging="360"/>
      </w:pPr>
    </w:lvl>
    <w:lvl w:ilvl="5" w:tplc="0407001B" w:tentative="1">
      <w:start w:val="1"/>
      <w:numFmt w:val="lowerRoman"/>
      <w:lvlText w:val="%6."/>
      <w:lvlJc w:val="right"/>
      <w:pPr>
        <w:ind w:left="7185" w:hanging="180"/>
      </w:pPr>
    </w:lvl>
    <w:lvl w:ilvl="6" w:tplc="0407000F" w:tentative="1">
      <w:start w:val="1"/>
      <w:numFmt w:val="decimal"/>
      <w:lvlText w:val="%7."/>
      <w:lvlJc w:val="left"/>
      <w:pPr>
        <w:ind w:left="7905" w:hanging="360"/>
      </w:pPr>
    </w:lvl>
    <w:lvl w:ilvl="7" w:tplc="04070019" w:tentative="1">
      <w:start w:val="1"/>
      <w:numFmt w:val="lowerLetter"/>
      <w:lvlText w:val="%8."/>
      <w:lvlJc w:val="left"/>
      <w:pPr>
        <w:ind w:left="8625" w:hanging="360"/>
      </w:pPr>
    </w:lvl>
    <w:lvl w:ilvl="8" w:tplc="0407001B" w:tentative="1">
      <w:start w:val="1"/>
      <w:numFmt w:val="lowerRoman"/>
      <w:lvlText w:val="%9."/>
      <w:lvlJc w:val="right"/>
      <w:pPr>
        <w:ind w:left="9345" w:hanging="180"/>
      </w:pPr>
    </w:lvl>
  </w:abstractNum>
  <w:abstractNum w:abstractNumId="9">
    <w:nsid w:val="5F6D25C7"/>
    <w:multiLevelType w:val="multilevel"/>
    <w:tmpl w:val="0407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num w:numId="1">
    <w:abstractNumId w:val="4"/>
  </w:num>
  <w:num w:numId="2">
    <w:abstractNumId w:val="8"/>
  </w:num>
  <w:num w:numId="3">
    <w:abstractNumId w:val="3"/>
  </w:num>
  <w:num w:numId="4">
    <w:abstractNumId w:val="5"/>
  </w:num>
  <w:num w:numId="5">
    <w:abstractNumId w:val="1"/>
  </w:num>
  <w:num w:numId="6">
    <w:abstractNumId w:val="9"/>
  </w:num>
  <w:num w:numId="7">
    <w:abstractNumId w:val="0"/>
  </w:num>
  <w:num w:numId="8">
    <w:abstractNumId w:val="2"/>
  </w:num>
  <w:num w:numId="9">
    <w:abstractNumId w:val="7"/>
  </w:num>
  <w:num w:numId="10">
    <w:abstractNumId w:val="6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attachedTemplate r:id="rId1"/>
  <w:defaultTabStop w:val="708"/>
  <w:hyphenationZone w:val="425"/>
  <w:drawingGridHorizontalSpacing w:val="110"/>
  <w:displayHorizontalDrawingGridEvery w:val="2"/>
  <w:characterSpacingControl w:val="doNotCompress"/>
  <w:hdrShapeDefaults>
    <o:shapedefaults v:ext="edit" spidmax="37890">
      <o:colormenu v:ext="edit" fillcolor="none" strokecolor="#c00000"/>
    </o:shapedefaults>
    <o:shapelayout v:ext="edit">
      <o:idmap v:ext="edit" data="2"/>
      <o:rules v:ext="edit">
        <o:r id="V:Rule5" type="connector" idref="#_x0000_s2167"/>
        <o:r id="V:Rule6" type="connector" idref="#_x0000_s2170"/>
        <o:r id="V:Rule7" type="connector" idref="#_x0000_s2058"/>
        <o:r id="V:Rule8" type="connector" idref="#_x0000_s2172"/>
      </o:rules>
    </o:shapelayout>
  </w:hdrShapeDefaults>
  <w:footnotePr>
    <w:footnote w:id="-1"/>
    <w:footnote w:id="0"/>
  </w:footnotePr>
  <w:endnotePr>
    <w:endnote w:id="-1"/>
    <w:endnote w:id="0"/>
  </w:endnotePr>
  <w:compat>
    <w:useFELayout/>
  </w:compat>
  <w:rsids>
    <w:rsidRoot w:val="004A35D1"/>
    <w:rsid w:val="00036EDF"/>
    <w:rsid w:val="000475DB"/>
    <w:rsid w:val="000510E8"/>
    <w:rsid w:val="00056AF0"/>
    <w:rsid w:val="00061082"/>
    <w:rsid w:val="000651A6"/>
    <w:rsid w:val="00081104"/>
    <w:rsid w:val="00081DFE"/>
    <w:rsid w:val="00090C5E"/>
    <w:rsid w:val="000957CC"/>
    <w:rsid w:val="000B066A"/>
    <w:rsid w:val="000F2E3F"/>
    <w:rsid w:val="00105B6E"/>
    <w:rsid w:val="0012731E"/>
    <w:rsid w:val="001752AF"/>
    <w:rsid w:val="001B74C0"/>
    <w:rsid w:val="001C2764"/>
    <w:rsid w:val="001C673B"/>
    <w:rsid w:val="001D674A"/>
    <w:rsid w:val="001E3214"/>
    <w:rsid w:val="001F2362"/>
    <w:rsid w:val="0025556F"/>
    <w:rsid w:val="0027004A"/>
    <w:rsid w:val="002753CF"/>
    <w:rsid w:val="002A42FE"/>
    <w:rsid w:val="002D6F8E"/>
    <w:rsid w:val="002F0650"/>
    <w:rsid w:val="002F62F6"/>
    <w:rsid w:val="002F6BB9"/>
    <w:rsid w:val="00306FED"/>
    <w:rsid w:val="00345C28"/>
    <w:rsid w:val="00352B86"/>
    <w:rsid w:val="003B666C"/>
    <w:rsid w:val="003C13B8"/>
    <w:rsid w:val="003D637E"/>
    <w:rsid w:val="003E0385"/>
    <w:rsid w:val="0040227A"/>
    <w:rsid w:val="00404FE6"/>
    <w:rsid w:val="00412716"/>
    <w:rsid w:val="00486ECE"/>
    <w:rsid w:val="004A35D1"/>
    <w:rsid w:val="004B6904"/>
    <w:rsid w:val="004D1E2B"/>
    <w:rsid w:val="004F22B1"/>
    <w:rsid w:val="005057B1"/>
    <w:rsid w:val="00510BC3"/>
    <w:rsid w:val="00552314"/>
    <w:rsid w:val="005552B4"/>
    <w:rsid w:val="00561704"/>
    <w:rsid w:val="005650BB"/>
    <w:rsid w:val="00593B3B"/>
    <w:rsid w:val="00596A3B"/>
    <w:rsid w:val="005A2300"/>
    <w:rsid w:val="005D4903"/>
    <w:rsid w:val="00633985"/>
    <w:rsid w:val="00645CCA"/>
    <w:rsid w:val="00647DAC"/>
    <w:rsid w:val="00661B12"/>
    <w:rsid w:val="00680C30"/>
    <w:rsid w:val="0069034F"/>
    <w:rsid w:val="00692AB0"/>
    <w:rsid w:val="006B7F6E"/>
    <w:rsid w:val="006C162E"/>
    <w:rsid w:val="006C7E18"/>
    <w:rsid w:val="007406F4"/>
    <w:rsid w:val="007517D0"/>
    <w:rsid w:val="00781460"/>
    <w:rsid w:val="007B04B2"/>
    <w:rsid w:val="007F3D3D"/>
    <w:rsid w:val="0082059B"/>
    <w:rsid w:val="008222DE"/>
    <w:rsid w:val="008463E3"/>
    <w:rsid w:val="0086757D"/>
    <w:rsid w:val="00880DBE"/>
    <w:rsid w:val="00883F47"/>
    <w:rsid w:val="008B71FA"/>
    <w:rsid w:val="008D03A6"/>
    <w:rsid w:val="008E3282"/>
    <w:rsid w:val="008E3E3A"/>
    <w:rsid w:val="00902776"/>
    <w:rsid w:val="00903BBC"/>
    <w:rsid w:val="00913820"/>
    <w:rsid w:val="00941186"/>
    <w:rsid w:val="0094445E"/>
    <w:rsid w:val="009601B2"/>
    <w:rsid w:val="009941E2"/>
    <w:rsid w:val="00A15097"/>
    <w:rsid w:val="00A24493"/>
    <w:rsid w:val="00A31F04"/>
    <w:rsid w:val="00A62DFF"/>
    <w:rsid w:val="00A84674"/>
    <w:rsid w:val="00AA59B8"/>
    <w:rsid w:val="00AA6484"/>
    <w:rsid w:val="00AC6185"/>
    <w:rsid w:val="00AD001C"/>
    <w:rsid w:val="00AD69AE"/>
    <w:rsid w:val="00AF161E"/>
    <w:rsid w:val="00B21F12"/>
    <w:rsid w:val="00B348E6"/>
    <w:rsid w:val="00B66023"/>
    <w:rsid w:val="00BA758A"/>
    <w:rsid w:val="00C25B2B"/>
    <w:rsid w:val="00C36D4A"/>
    <w:rsid w:val="00C42A1F"/>
    <w:rsid w:val="00C45E68"/>
    <w:rsid w:val="00C464CA"/>
    <w:rsid w:val="00C65517"/>
    <w:rsid w:val="00C776B5"/>
    <w:rsid w:val="00CA0A5D"/>
    <w:rsid w:val="00CA1106"/>
    <w:rsid w:val="00CD295D"/>
    <w:rsid w:val="00D37CE3"/>
    <w:rsid w:val="00D848EE"/>
    <w:rsid w:val="00D904B3"/>
    <w:rsid w:val="00DD3F82"/>
    <w:rsid w:val="00DE4429"/>
    <w:rsid w:val="00E10DF1"/>
    <w:rsid w:val="00E10E05"/>
    <w:rsid w:val="00E23F6F"/>
    <w:rsid w:val="00E300A8"/>
    <w:rsid w:val="00E54FB1"/>
    <w:rsid w:val="00E97EDE"/>
    <w:rsid w:val="00ED6418"/>
    <w:rsid w:val="00EE10CE"/>
    <w:rsid w:val="00EE130D"/>
    <w:rsid w:val="00EE3731"/>
    <w:rsid w:val="00EF6BB4"/>
    <w:rsid w:val="00F24C35"/>
    <w:rsid w:val="00F25E00"/>
    <w:rsid w:val="00F40147"/>
    <w:rsid w:val="00F60477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7890">
      <o:colormenu v:ext="edit" fillcolor="none" strokecolor="#c00000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de-DE" w:eastAsia="de-DE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sid w:val="004F22B1"/>
  </w:style>
  <w:style w:type="paragraph" w:styleId="berschrift1">
    <w:name w:val="heading 1"/>
    <w:basedOn w:val="Standard"/>
    <w:next w:val="Standard"/>
    <w:link w:val="berschrift1Zchn"/>
    <w:uiPriority w:val="9"/>
    <w:qFormat/>
    <w:rsid w:val="005650BB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C00000"/>
      <w:sz w:val="28"/>
      <w:szCs w:val="28"/>
    </w:rPr>
  </w:style>
  <w:style w:type="paragraph" w:styleId="berschrift2">
    <w:name w:val="heading 2"/>
    <w:basedOn w:val="Standard"/>
    <w:next w:val="Standard"/>
    <w:link w:val="berschrift2Zchn"/>
    <w:uiPriority w:val="9"/>
    <w:unhideWhenUsed/>
    <w:qFormat/>
    <w:rsid w:val="005650BB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C00000"/>
      <w:sz w:val="26"/>
      <w:szCs w:val="26"/>
    </w:rPr>
  </w:style>
  <w:style w:type="paragraph" w:styleId="berschrift3">
    <w:name w:val="heading 3"/>
    <w:basedOn w:val="Standard"/>
    <w:next w:val="Standard"/>
    <w:link w:val="berschrift3Zchn"/>
    <w:uiPriority w:val="9"/>
    <w:unhideWhenUsed/>
    <w:qFormat/>
    <w:rsid w:val="005650BB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C00000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0F2E3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0F2E3F"/>
    <w:rPr>
      <w:rFonts w:ascii="Tahoma" w:hAnsi="Tahoma" w:cs="Tahoma"/>
      <w:sz w:val="16"/>
      <w:szCs w:val="16"/>
    </w:rPr>
  </w:style>
  <w:style w:type="character" w:styleId="Platzhaltertext">
    <w:name w:val="Placeholder Text"/>
    <w:basedOn w:val="Absatz-Standardschriftart"/>
    <w:uiPriority w:val="99"/>
    <w:semiHidden/>
    <w:rsid w:val="000F2E3F"/>
    <w:rPr>
      <w:color w:val="808080"/>
    </w:rPr>
  </w:style>
  <w:style w:type="paragraph" w:styleId="Kopfzeile">
    <w:name w:val="header"/>
    <w:basedOn w:val="Standard"/>
    <w:link w:val="KopfzeileZchn"/>
    <w:uiPriority w:val="99"/>
    <w:unhideWhenUsed/>
    <w:rsid w:val="000F2E3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0F2E3F"/>
  </w:style>
  <w:style w:type="paragraph" w:styleId="Fuzeile">
    <w:name w:val="footer"/>
    <w:basedOn w:val="Standard"/>
    <w:link w:val="FuzeileZchn"/>
    <w:uiPriority w:val="99"/>
    <w:unhideWhenUsed/>
    <w:rsid w:val="000F2E3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0F2E3F"/>
  </w:style>
  <w:style w:type="character" w:styleId="Hyperlink">
    <w:name w:val="Hyperlink"/>
    <w:basedOn w:val="Absatz-Standardschriftart"/>
    <w:uiPriority w:val="99"/>
    <w:unhideWhenUsed/>
    <w:rsid w:val="00DE4429"/>
    <w:rPr>
      <w:color w:val="0000FF" w:themeColor="hyperlink"/>
      <w:u w:val="single"/>
    </w:rPr>
  </w:style>
  <w:style w:type="paragraph" w:styleId="KeinLeerraum">
    <w:name w:val="No Spacing"/>
    <w:uiPriority w:val="1"/>
    <w:qFormat/>
    <w:rsid w:val="004D1E2B"/>
    <w:pPr>
      <w:spacing w:after="0" w:line="240" w:lineRule="auto"/>
    </w:pPr>
    <w:rPr>
      <w:sz w:val="24"/>
    </w:rPr>
  </w:style>
  <w:style w:type="character" w:styleId="BesuchterHyperlink">
    <w:name w:val="FollowedHyperlink"/>
    <w:basedOn w:val="Absatz-Standardschriftart"/>
    <w:uiPriority w:val="99"/>
    <w:semiHidden/>
    <w:unhideWhenUsed/>
    <w:rsid w:val="00A84674"/>
    <w:rPr>
      <w:color w:val="800080" w:themeColor="followedHyperlink"/>
      <w:u w:val="single"/>
    </w:rPr>
  </w:style>
  <w:style w:type="table" w:styleId="Tabellengitternetz">
    <w:name w:val="Table Grid"/>
    <w:basedOn w:val="NormaleTabelle"/>
    <w:uiPriority w:val="59"/>
    <w:rsid w:val="00105B6E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HelleSchattierung1">
    <w:name w:val="Helle Schattierung1"/>
    <w:basedOn w:val="NormaleTabelle"/>
    <w:uiPriority w:val="60"/>
    <w:rsid w:val="00105B6E"/>
    <w:pPr>
      <w:spacing w:after="0" w:line="240" w:lineRule="auto"/>
    </w:pPr>
    <w:rPr>
      <w:color w:val="000000" w:themeColor="text1" w:themeShade="BF"/>
    </w:rPr>
    <w:tblPr>
      <w:tblStyleRowBandSize w:val="1"/>
      <w:tblStyleColBandSize w:val="1"/>
      <w:tblInd w:w="0" w:type="dxa"/>
      <w:tblBorders>
        <w:top w:val="single" w:sz="8" w:space="0" w:color="000000" w:themeColor="text1"/>
        <w:bottom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table" w:styleId="HelleSchattierung-Akzent2">
    <w:name w:val="Light Shading Accent 2"/>
    <w:basedOn w:val="NormaleTabelle"/>
    <w:uiPriority w:val="60"/>
    <w:rsid w:val="00105B6E"/>
    <w:pPr>
      <w:spacing w:after="0" w:line="240" w:lineRule="auto"/>
    </w:pPr>
    <w:rPr>
      <w:color w:val="943634" w:themeColor="accent2" w:themeShade="BF"/>
    </w:rPr>
    <w:tblPr>
      <w:tblStyleRowBandSize w:val="1"/>
      <w:tblStyleColBandSize w:val="1"/>
      <w:tblInd w:w="0" w:type="dxa"/>
      <w:tblBorders>
        <w:top w:val="single" w:sz="8" w:space="0" w:color="C0504D" w:themeColor="accent2"/>
        <w:bottom w:val="single" w:sz="8" w:space="0" w:color="C0504D" w:themeColor="accent2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</w:style>
  <w:style w:type="character" w:customStyle="1" w:styleId="berschrift1Zchn">
    <w:name w:val="Überschrift 1 Zchn"/>
    <w:basedOn w:val="Absatz-Standardschriftart"/>
    <w:link w:val="berschrift1"/>
    <w:uiPriority w:val="9"/>
    <w:rsid w:val="005650BB"/>
    <w:rPr>
      <w:rFonts w:asciiTheme="majorHAnsi" w:eastAsiaTheme="majorEastAsia" w:hAnsiTheme="majorHAnsi" w:cstheme="majorBidi"/>
      <w:b/>
      <w:bCs/>
      <w:color w:val="C00000"/>
      <w:sz w:val="28"/>
      <w:szCs w:val="28"/>
    </w:rPr>
  </w:style>
  <w:style w:type="character" w:customStyle="1" w:styleId="berschrift2Zchn">
    <w:name w:val="Überschrift 2 Zchn"/>
    <w:basedOn w:val="Absatz-Standardschriftart"/>
    <w:link w:val="berschrift2"/>
    <w:uiPriority w:val="9"/>
    <w:rsid w:val="005650BB"/>
    <w:rPr>
      <w:rFonts w:asciiTheme="majorHAnsi" w:eastAsiaTheme="majorEastAsia" w:hAnsiTheme="majorHAnsi" w:cstheme="majorBidi"/>
      <w:b/>
      <w:bCs/>
      <w:color w:val="C00000"/>
      <w:sz w:val="26"/>
      <w:szCs w:val="26"/>
    </w:rPr>
  </w:style>
  <w:style w:type="character" w:styleId="Hervorhebung">
    <w:name w:val="Emphasis"/>
    <w:basedOn w:val="Absatz-Standardschriftart"/>
    <w:uiPriority w:val="20"/>
    <w:qFormat/>
    <w:rsid w:val="00081104"/>
    <w:rPr>
      <w:i/>
      <w:iCs/>
    </w:rPr>
  </w:style>
  <w:style w:type="paragraph" w:styleId="Beschriftung">
    <w:name w:val="caption"/>
    <w:basedOn w:val="Standard"/>
    <w:next w:val="Standard"/>
    <w:uiPriority w:val="35"/>
    <w:unhideWhenUsed/>
    <w:qFormat/>
    <w:rsid w:val="00A24493"/>
    <w:pPr>
      <w:spacing w:line="240" w:lineRule="auto"/>
    </w:pPr>
    <w:rPr>
      <w:b/>
      <w:bCs/>
      <w:color w:val="C00000"/>
      <w:sz w:val="18"/>
      <w:szCs w:val="18"/>
    </w:rPr>
  </w:style>
  <w:style w:type="character" w:customStyle="1" w:styleId="Erluterungen">
    <w:name w:val="Erläuterungen"/>
    <w:basedOn w:val="Absatz-Standardschriftart"/>
    <w:rsid w:val="00883F47"/>
    <w:rPr>
      <w:rFonts w:ascii="Times New Roman" w:hAnsi="Times New Roman"/>
      <w:i/>
      <w:color w:val="0000FF"/>
      <w:sz w:val="24"/>
    </w:rPr>
  </w:style>
  <w:style w:type="character" w:customStyle="1" w:styleId="berschrift3Zchn">
    <w:name w:val="Überschrift 3 Zchn"/>
    <w:basedOn w:val="Absatz-Standardschriftart"/>
    <w:link w:val="berschrift3"/>
    <w:uiPriority w:val="9"/>
    <w:rsid w:val="005650BB"/>
    <w:rPr>
      <w:rFonts w:asciiTheme="majorHAnsi" w:eastAsiaTheme="majorEastAsia" w:hAnsiTheme="majorHAnsi" w:cstheme="majorBidi"/>
      <w:b/>
      <w:bCs/>
      <w:color w:val="C00000"/>
    </w:rPr>
  </w:style>
  <w:style w:type="paragraph" w:styleId="Inhaltsverzeichnisberschrift">
    <w:name w:val="TOC Heading"/>
    <w:basedOn w:val="berschrift1"/>
    <w:next w:val="Standard"/>
    <w:uiPriority w:val="39"/>
    <w:unhideWhenUsed/>
    <w:qFormat/>
    <w:rsid w:val="005A2300"/>
    <w:pPr>
      <w:outlineLvl w:val="9"/>
    </w:pPr>
    <w:rPr>
      <w:lang w:eastAsia="en-US"/>
    </w:rPr>
  </w:style>
  <w:style w:type="paragraph" w:styleId="Verzeichnis1">
    <w:name w:val="toc 1"/>
    <w:basedOn w:val="Standard"/>
    <w:next w:val="Standard"/>
    <w:autoRedefine/>
    <w:uiPriority w:val="39"/>
    <w:unhideWhenUsed/>
    <w:rsid w:val="00561704"/>
    <w:pPr>
      <w:tabs>
        <w:tab w:val="left" w:pos="440"/>
        <w:tab w:val="right" w:leader="dot" w:pos="9062"/>
      </w:tabs>
      <w:spacing w:after="100" w:line="240" w:lineRule="auto"/>
    </w:pPr>
    <w:rPr>
      <w:noProof/>
      <w:sz w:val="26"/>
      <w:szCs w:val="26"/>
    </w:rPr>
  </w:style>
  <w:style w:type="paragraph" w:styleId="Verzeichnis2">
    <w:name w:val="toc 2"/>
    <w:basedOn w:val="Standard"/>
    <w:next w:val="Standard"/>
    <w:autoRedefine/>
    <w:uiPriority w:val="39"/>
    <w:unhideWhenUsed/>
    <w:rsid w:val="005A2300"/>
    <w:pPr>
      <w:spacing w:after="100"/>
      <w:ind w:left="220"/>
    </w:pPr>
  </w:style>
  <w:style w:type="paragraph" w:styleId="Verzeichnis3">
    <w:name w:val="toc 3"/>
    <w:basedOn w:val="Standard"/>
    <w:next w:val="Standard"/>
    <w:autoRedefine/>
    <w:uiPriority w:val="39"/>
    <w:unhideWhenUsed/>
    <w:rsid w:val="005A2300"/>
    <w:pPr>
      <w:spacing w:after="100"/>
      <w:ind w:left="440"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eader" Target="header3.xml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17" Type="http://schemas.openxmlformats.org/officeDocument/2006/relationships/glossaryDocument" Target="glossary/document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footer" Target="footer4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footer" Target="footer3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footer4.xml.rels><?xml version="1.0" encoding="UTF-8" standalone="yes"?>
<Relationships xmlns="http://schemas.openxmlformats.org/package/2006/relationships"><Relationship Id="rId2" Type="http://schemas.openxmlformats.org/officeDocument/2006/relationships/image" Target="media/image3.jpeg"/><Relationship Id="rId1" Type="http://schemas.openxmlformats.org/officeDocument/2006/relationships/image" Target="media/image4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Matthis\Dropbox\swe\template-final-v3.dotx" TargetMode="External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docParts>
    <w:docPart>
      <w:docPartPr>
        <w:name w:val="CD1E278CB5314B46A375AC6E3666DE80"/>
        <w:category>
          <w:name w:val="Allgemein"/>
          <w:gallery w:val="placeholder"/>
        </w:category>
        <w:types>
          <w:type w:val="bbPlcHdr"/>
        </w:types>
        <w:behaviors>
          <w:behavior w:val="content"/>
        </w:behaviors>
        <w:guid w:val="{12F2D055-2B3B-4271-8655-AE4926C1C2AD}"/>
      </w:docPartPr>
      <w:docPartBody>
        <w:p w:rsidR="00B22E5F" w:rsidRDefault="009D5746">
          <w:pPr>
            <w:pStyle w:val="CD1E278CB5314B46A375AC6E3666DE80"/>
          </w:pPr>
          <w:r w:rsidRPr="00847576">
            <w:rPr>
              <w:rStyle w:val="Platzhaltertext"/>
            </w:rPr>
            <w:t>[Titel]</w:t>
          </w:r>
        </w:p>
      </w:docPartBody>
    </w:docPart>
    <w:docPart>
      <w:docPartPr>
        <w:name w:val="C83EE10E5AFB492088E61F82059AB98D"/>
        <w:category>
          <w:name w:val="Allgemein"/>
          <w:gallery w:val="placeholder"/>
        </w:category>
        <w:types>
          <w:type w:val="bbPlcHdr"/>
        </w:types>
        <w:behaviors>
          <w:behavior w:val="content"/>
        </w:behaviors>
        <w:guid w:val="{D953CD38-D6E1-49E2-BE6A-144B80B9480A}"/>
      </w:docPartPr>
      <w:docPartBody>
        <w:p w:rsidR="00B22E5F" w:rsidRDefault="009D5746">
          <w:pPr>
            <w:pStyle w:val="C83EE10E5AFB492088E61F82059AB98D"/>
          </w:pPr>
          <w:r w:rsidRPr="00847576">
            <w:rPr>
              <w:rStyle w:val="Platzhaltertext"/>
            </w:rPr>
            <w:t>[Status]</w:t>
          </w:r>
        </w:p>
      </w:docPartBody>
    </w:docPart>
  </w:docParts>
</w:glossaryDocument>
</file>

<file path=word/glossary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glossary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view w:val="normal"/>
  <w:defaultTabStop w:val="708"/>
  <w:hyphenationZone w:val="425"/>
  <w:characterSpacingControl w:val="doNotCompress"/>
  <w:compat>
    <w:useFELayout/>
  </w:compat>
  <w:rsids>
    <w:rsidRoot w:val="009D5746"/>
    <w:rsid w:val="009D5746"/>
    <w:rsid w:val="00B22E5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</w:settings>
</file>

<file path=word/glossary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de-DE" w:eastAsia="de-DE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sid w:val="00B22E5F"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styleId="Platzhaltertext">
    <w:name w:val="Placeholder Text"/>
    <w:basedOn w:val="Absatz-Standardschriftart"/>
    <w:uiPriority w:val="99"/>
    <w:semiHidden/>
    <w:rsid w:val="00B22E5F"/>
    <w:rPr>
      <w:color w:val="808080"/>
    </w:rPr>
  </w:style>
  <w:style w:type="paragraph" w:customStyle="1" w:styleId="CD1E278CB5314B46A375AC6E3666DE80">
    <w:name w:val="CD1E278CB5314B46A375AC6E3666DE80"/>
    <w:rsid w:val="00B22E5F"/>
  </w:style>
  <w:style w:type="paragraph" w:customStyle="1" w:styleId="C83EE10E5AFB492088E61F82059AB98D">
    <w:name w:val="C83EE10E5AFB492088E61F82059AB98D"/>
    <w:rsid w:val="00B22E5F"/>
  </w:style>
</w:styles>
</file>

<file path=word/glossary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theme/theme1.xml><?xml version="1.0" encoding="utf-8"?>
<a:theme xmlns:a="http://schemas.openxmlformats.org/drawingml/2006/main" name="Larissa-Design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1D4D011-9829-48DE-9732-6CE0F872823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template-final-v3.dotx</Template>
  <TotalTime>0</TotalTime>
  <Pages>4</Pages>
  <Words>199</Words>
  <Characters>1255</Characters>
  <Application>Microsoft Office Word</Application>
  <DocSecurity>0</DocSecurity>
  <Lines>10</Lines>
  <Paragraphs>2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Customer Requirements Specification</vt:lpstr>
    </vt:vector>
  </TitlesOfParts>
  <Company/>
  <LinksUpToDate>false</LinksUpToDate>
  <CharactersWithSpaces>1452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README</dc:title>
  <dc:creator>MPH</dc:creator>
  <cp:lastModifiedBy>MPH</cp:lastModifiedBy>
  <cp:revision>3</cp:revision>
  <cp:lastPrinted>2011-10-05T18:36:00Z</cp:lastPrinted>
  <dcterms:created xsi:type="dcterms:W3CDTF">2012-05-16T19:11:00Z</dcterms:created>
  <dcterms:modified xsi:type="dcterms:W3CDTF">2012-05-16T19:22:00Z</dcterms:modified>
  <cp:contentStatus>V 1.0</cp:contentStatus>
</cp:coreProperties>
</file>